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8"/>
        <w:gridCol w:w="2981"/>
        <w:gridCol w:w="1276"/>
        <w:gridCol w:w="3402"/>
      </w:tblGrid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89492C">
        <w:trPr>
          <w:trHeight w:val="2269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:rsidR="0089492C" w:rsidRDefault="0089492C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  <w:p w:rsidR="004268D1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Verbandsgemeinde Weißenthurm</w:t>
            </w:r>
          </w:p>
          <w:p w:rsidR="004268D1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Kärlicher Straße 4</w:t>
            </w:r>
          </w:p>
          <w:p w:rsidR="004268D1" w:rsidRPr="00341A7F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56575 Weißenthurm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3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B51597" w:rsidRPr="008F6547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:rsidR="00B51597" w:rsidRPr="008F6547" w:rsidRDefault="00B51597" w:rsidP="00B51597"/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:rsidR="00B51597" w:rsidRPr="008F6547" w:rsidRDefault="004E36B9" w:rsidP="00632A4B">
            <w:r w:rsidRPr="004E36B9">
              <w:t>Erarbeitung eines Integrierten Stadtentwicklungskonzeptes (ISEK) - „Lebendige Zentren-Aktive Stadt“</w:t>
            </w:r>
          </w:p>
        </w:tc>
      </w:tr>
      <w:tr w:rsidR="00B51597" w:rsidRPr="00597968" w:rsidTr="0089492C">
        <w:trPr>
          <w:trHeight w:val="340"/>
        </w:trPr>
        <w:tc>
          <w:tcPr>
            <w:tcW w:w="2008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51597" w:rsidRPr="00597968" w:rsidRDefault="00B51597" w:rsidP="00B515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:rsidR="00B51597" w:rsidRPr="00597968" w:rsidRDefault="00B51597" w:rsidP="00B515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51597" w:rsidRPr="008F6547" w:rsidTr="0089492C">
        <w:trPr>
          <w:trHeight w:val="284"/>
        </w:trPr>
        <w:tc>
          <w:tcPr>
            <w:tcW w:w="2008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51597" w:rsidRPr="008F6547" w:rsidRDefault="00632A4B" w:rsidP="00B51597">
            <w:r>
              <w:t>08-03</w:t>
            </w:r>
            <w:r w:rsidR="001936DA">
              <w:t>-2026</w:t>
            </w:r>
            <w:r w:rsidR="004E36B9">
              <w:t>-01</w:t>
            </w:r>
            <w:bookmarkStart w:id="0" w:name="_GoBack"/>
            <w:bookmarkEnd w:id="0"/>
          </w:p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:rsidR="00B51597" w:rsidRPr="008F6547" w:rsidRDefault="00B51597" w:rsidP="00B51597"/>
        </w:tc>
      </w:tr>
    </w:tbl>
    <w:p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429743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Default="00343353" w:rsidP="000A77E4">
            <w:pPr>
              <w:jc w:val="left"/>
              <w:rPr>
                <w:b/>
              </w:rPr>
            </w:pPr>
          </w:p>
          <w:p w:rsidR="00343353" w:rsidRPr="00597968" w:rsidRDefault="006666AF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4E36B9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92" w:type="dxa"/>
            <w:vAlign w:val="center"/>
          </w:tcPr>
          <w:p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E36B9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6666AF" w:rsidP="0098755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E36B9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E36B9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E36B9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:rsidTr="0054032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540329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4E36B9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540329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540329">
            <w:pPr>
              <w:jc w:val="left"/>
            </w:pPr>
          </w:p>
        </w:tc>
      </w:tr>
      <w:tr w:rsidR="00343353" w:rsidRPr="001C60F2" w:rsidTr="00A516F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A516F3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4E36B9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A516F3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A516F3">
            <w:pPr>
              <w:jc w:val="left"/>
            </w:pPr>
          </w:p>
        </w:tc>
      </w:tr>
      <w:tr w:rsidR="00343353" w:rsidRPr="001C60F2" w:rsidTr="00190F7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190F7D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4E36B9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190F7D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190F7D">
            <w:pPr>
              <w:jc w:val="left"/>
            </w:pP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E36B9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DF0D66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A01770">
            <w:pPr>
              <w:jc w:val="left"/>
            </w:pPr>
          </w:p>
        </w:tc>
      </w:tr>
      <w:tr w:rsidR="00343353" w:rsidRPr="001C60F2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E36B9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  <w:r>
              <w:t>124_LD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:rsidTr="00C905D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C27BD" w:rsidRDefault="00343353" w:rsidP="00C905D3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E36B9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652F3F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4E36B9">
              <w:fldChar w:fldCharType="separate"/>
            </w:r>
            <w:r w:rsidRPr="00DF0D66">
              <w:fldChar w:fldCharType="end"/>
            </w:r>
            <w:r w:rsidR="00343353"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343353" w:rsidRPr="00DF0D66">
              <w:instrText xml:space="preserve"> FORMCHECKBOX </w:instrText>
            </w:r>
            <w:r w:rsidR="004E36B9">
              <w:fldChar w:fldCharType="separate"/>
            </w:r>
            <w:r w:rsidR="00343353"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DF0D66">
            <w:pPr>
              <w:jc w:val="left"/>
            </w:pPr>
          </w:p>
        </w:tc>
      </w:tr>
    </w:tbl>
    <w:p w:rsidR="00652F3F" w:rsidRDefault="00652F3F">
      <w: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:rsidR="00341A7F" w:rsidRPr="00410951" w:rsidRDefault="00341A7F" w:rsidP="0052182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  <w:r w:rsidRPr="00597968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:rsidR="00341A7F" w:rsidRPr="001C60F2" w:rsidRDefault="00341A7F" w:rsidP="00355674">
            <w:pPr>
              <w:pStyle w:val="AnstrichTabelle"/>
            </w:pPr>
          </w:p>
        </w:tc>
      </w:tr>
      <w:tr w:rsidR="00341A7F" w:rsidRPr="00410951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3353" w:rsidRDefault="00343353" w:rsidP="00347E05">
            <w:pPr>
              <w:jc w:val="left"/>
            </w:pP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0B3EC1" w:rsidRPr="00410951" w:rsidTr="005920A9">
              <w:trPr>
                <w:cantSplit/>
                <w:trHeight w:val="284"/>
              </w:trPr>
              <w:tc>
                <w:tcPr>
                  <w:tcW w:w="96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left w:w="28" w:type="dxa"/>
                  </w:tcMar>
                  <w:vAlign w:val="center"/>
                </w:tcPr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  <w:r>
                    <w:t>_____________________________________________________________________</w:t>
                  </w:r>
                </w:p>
                <w:p w:rsidR="000B3EC1" w:rsidRDefault="000B3EC1" w:rsidP="000B3EC1">
                  <w:pPr>
                    <w:jc w:val="left"/>
                  </w:pPr>
                  <w:r>
                    <w:t>Vor- und Zuname des Erklärenden</w:t>
                  </w: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Pr="00FA6D6C" w:rsidRDefault="000B3EC1" w:rsidP="000B3EC1">
                  <w:pPr>
                    <w:jc w:val="left"/>
                  </w:pPr>
                </w:p>
              </w:tc>
            </w:tr>
            <w:tr w:rsidR="000B3EC1" w:rsidRPr="00410951" w:rsidTr="005920A9">
              <w:trPr>
                <w:cantSplit/>
                <w:trHeight w:val="680"/>
              </w:trPr>
              <w:tc>
                <w:tcPr>
                  <w:tcW w:w="96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left w:w="28" w:type="dxa"/>
                  </w:tcMar>
                  <w:vAlign w:val="center"/>
                </w:tcPr>
                <w:p w:rsidR="000B3EC1" w:rsidRDefault="000B3EC1" w:rsidP="000B3EC1">
                  <w:pPr>
                    <w:contextualSpacing/>
                    <w:jc w:val="left"/>
                    <w:rPr>
                      <w:b/>
                      <w:bCs/>
                    </w:rPr>
                  </w:pPr>
                  <w:r w:rsidRPr="00807C7E">
                    <w:rPr>
                      <w:b/>
                      <w:bCs/>
                    </w:rPr>
                    <w:t xml:space="preserve">Ist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 w:rsidRPr="006D4883">
                    <w:rPr>
                      <w:b/>
                      <w:bCs/>
                    </w:rPr>
                    <w:t xml:space="preserve">bei einem elektronisch übermittelten Angebot in Textform </w:t>
                  </w:r>
                  <w:r>
                    <w:rPr>
                      <w:b/>
                      <w:bCs/>
                    </w:rPr>
                    <w:t>der Name</w:t>
                  </w:r>
                  <w:r w:rsidRPr="006D4883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der</w:t>
                  </w:r>
                  <w:r>
                    <w:t xml:space="preserve"> </w:t>
                  </w:r>
                  <w:r w:rsidRPr="00272E06">
                    <w:rPr>
                      <w:b/>
                    </w:rPr>
                    <w:t>natürlichen Person, die die Erklärung abgibt,</w:t>
                  </w:r>
                  <w:r>
                    <w:t xml:space="preserve"> </w:t>
                  </w:r>
                  <w:r w:rsidRPr="006D4883">
                    <w:rPr>
                      <w:b/>
                      <w:bCs/>
                    </w:rPr>
                    <w:t xml:space="preserve">nicht angegeben,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ein</w:t>
                  </w:r>
                  <w:r w:rsidRPr="006D4883">
                    <w:rPr>
                      <w:b/>
                      <w:bCs/>
                    </w:rPr>
                    <w:t xml:space="preserve"> schriftliche</w:t>
                  </w:r>
                  <w:r>
                    <w:rPr>
                      <w:b/>
                      <w:bCs/>
                    </w:rPr>
                    <w:t>s</w:t>
                  </w:r>
                  <w:r w:rsidRPr="006D4883">
                    <w:rPr>
                      <w:b/>
                      <w:bCs/>
                    </w:rPr>
                    <w:t xml:space="preserve"> Angebot nicht an dieser Stelle unterschrieben oder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ein</w:t>
                  </w:r>
                  <w:r w:rsidRPr="006D4883">
                    <w:rPr>
                      <w:b/>
                      <w:bCs/>
                    </w:rPr>
                    <w:t xml:space="preserve"> elektronische</w:t>
                  </w:r>
                  <w:r>
                    <w:rPr>
                      <w:b/>
                      <w:bCs/>
                    </w:rPr>
                    <w:t>s</w:t>
                  </w:r>
                  <w:r w:rsidRPr="006D4883">
                    <w:rPr>
                      <w:b/>
                      <w:bCs/>
                    </w:rPr>
                    <w:t xml:space="preserve"> Angebot</w:t>
                  </w:r>
                  <w:r>
                    <w:rPr>
                      <w:b/>
                      <w:bCs/>
                    </w:rPr>
                    <w:t xml:space="preserve">, das signiert werden muss, </w:t>
                  </w:r>
                  <w:r w:rsidRPr="006D4883">
                    <w:rPr>
                      <w:b/>
                      <w:bCs/>
                    </w:rPr>
                    <w:t xml:space="preserve">nicht wie vorgegeben signiert, </w:t>
                  </w:r>
                </w:p>
                <w:p w:rsidR="000B3EC1" w:rsidRPr="000A77E4" w:rsidRDefault="000B3EC1" w:rsidP="000B3EC1">
                  <w:pPr>
                    <w:jc w:val="left"/>
                    <w:rPr>
                      <w:b/>
                      <w:bCs/>
                    </w:rPr>
                  </w:pPr>
                  <w:r w:rsidRPr="00807C7E">
                    <w:rPr>
                      <w:b/>
                      <w:bCs/>
                    </w:rPr>
                    <w:t>wird das Angebot ausgeschlossen.</w:t>
                  </w:r>
                </w:p>
              </w:tc>
            </w:tr>
          </w:tbl>
          <w:p w:rsidR="000B3EC1" w:rsidRPr="00FA6D6C" w:rsidRDefault="000B3EC1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3E8" w:rsidRDefault="00CB73E8">
      <w:r>
        <w:separator/>
      </w:r>
    </w:p>
    <w:p w:rsidR="00CB73E8" w:rsidRDefault="00CB73E8"/>
    <w:p w:rsidR="00CB73E8" w:rsidRDefault="00CB73E8"/>
  </w:endnote>
  <w:end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92053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920532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3E8" w:rsidRDefault="00CB73E8" w:rsidP="00026D23">
      <w:r>
        <w:separator/>
      </w:r>
    </w:p>
  </w:footnote>
  <w:foot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footnote>
  <w:footnote w:id="1">
    <w:p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>
    <w:pPr>
      <w:pStyle w:val="Kopfzeile"/>
    </w:pPr>
    <w:r>
      <w:t>633</w:t>
    </w:r>
  </w:p>
  <w:p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B3EC1"/>
    <w:rsid w:val="000D2327"/>
    <w:rsid w:val="000D2F1B"/>
    <w:rsid w:val="000F178F"/>
    <w:rsid w:val="001028D9"/>
    <w:rsid w:val="00106076"/>
    <w:rsid w:val="00112821"/>
    <w:rsid w:val="0012133E"/>
    <w:rsid w:val="00124164"/>
    <w:rsid w:val="00127C79"/>
    <w:rsid w:val="0013068A"/>
    <w:rsid w:val="0013619E"/>
    <w:rsid w:val="00140608"/>
    <w:rsid w:val="001426F7"/>
    <w:rsid w:val="00147B13"/>
    <w:rsid w:val="00154EED"/>
    <w:rsid w:val="0015692E"/>
    <w:rsid w:val="00165996"/>
    <w:rsid w:val="001936DA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4046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268D1"/>
    <w:rsid w:val="00435DB1"/>
    <w:rsid w:val="00436D60"/>
    <w:rsid w:val="0044202E"/>
    <w:rsid w:val="0045228F"/>
    <w:rsid w:val="00454471"/>
    <w:rsid w:val="00456425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3362"/>
    <w:rsid w:val="004C4880"/>
    <w:rsid w:val="004C5609"/>
    <w:rsid w:val="004E07A5"/>
    <w:rsid w:val="004E122C"/>
    <w:rsid w:val="004E36B9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2293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A4B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66AF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45FFD"/>
    <w:rsid w:val="00853F45"/>
    <w:rsid w:val="00864C52"/>
    <w:rsid w:val="00876BB1"/>
    <w:rsid w:val="00893505"/>
    <w:rsid w:val="008936B2"/>
    <w:rsid w:val="0089492C"/>
    <w:rsid w:val="00894C0C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5824"/>
    <w:rsid w:val="00A83E46"/>
    <w:rsid w:val="00A85D6B"/>
    <w:rsid w:val="00A87CD0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1597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36D57"/>
    <w:rsid w:val="00C45CD7"/>
    <w:rsid w:val="00C647C8"/>
    <w:rsid w:val="00C764C5"/>
    <w:rsid w:val="00C81A77"/>
    <w:rsid w:val="00C931C6"/>
    <w:rsid w:val="00CB1036"/>
    <w:rsid w:val="00CB2EEB"/>
    <w:rsid w:val="00CB4B73"/>
    <w:rsid w:val="00CB73E8"/>
    <w:rsid w:val="00CD254F"/>
    <w:rsid w:val="00CD54C7"/>
    <w:rsid w:val="00CD6BE8"/>
    <w:rsid w:val="00CF64C4"/>
    <w:rsid w:val="00CF68D2"/>
    <w:rsid w:val="00CF73FA"/>
    <w:rsid w:val="00D00C76"/>
    <w:rsid w:val="00D05C74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3E87"/>
    <w:rsid w:val="00EC7AED"/>
    <w:rsid w:val="00ED70D3"/>
    <w:rsid w:val="00EE2B0B"/>
    <w:rsid w:val="00EE3D79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565F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D07DB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101294F5"/>
  <w15:docId w15:val="{9A471F31-0FFE-44A7-A328-C10326EE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6601A-FA9B-4A97-816F-555DA62C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479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Fuhr Khaleah</cp:lastModifiedBy>
  <cp:revision>21</cp:revision>
  <cp:lastPrinted>2012-05-04T08:41:00Z</cp:lastPrinted>
  <dcterms:created xsi:type="dcterms:W3CDTF">2017-11-14T09:56:00Z</dcterms:created>
  <dcterms:modified xsi:type="dcterms:W3CDTF">2026-08-24T12:12:00Z</dcterms:modified>
</cp:coreProperties>
</file>