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8"/>
        <w:gridCol w:w="2981"/>
        <w:gridCol w:w="1276"/>
        <w:gridCol w:w="3402"/>
      </w:tblGrid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89492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89492C">
        <w:trPr>
          <w:trHeight w:val="2269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:rsidR="0089492C" w:rsidRDefault="0089492C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Verbandsgemeinde Weißenthurm</w:t>
            </w:r>
          </w:p>
          <w:p w:rsidR="004268D1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Kärlicher Straße 4</w:t>
            </w:r>
          </w:p>
          <w:p w:rsidR="004268D1" w:rsidRPr="00341A7F" w:rsidRDefault="004268D1" w:rsidP="0042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56575 Weißenthurm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3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noWrap/>
            <w:tcMar>
              <w:left w:w="28" w:type="dxa"/>
            </w:tcMar>
            <w:vAlign w:val="center"/>
          </w:tcPr>
          <w:p w:rsidR="00B51597" w:rsidRPr="008F6547" w:rsidRDefault="00B51597" w:rsidP="00B51597"/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632A4B" w:rsidRDefault="00632A4B" w:rsidP="00632A4B">
            <w:r>
              <w:t>Erarbeitung eines Integrierten Stadtentwicklungskonzeptes (ISEK),</w:t>
            </w:r>
          </w:p>
          <w:p w:rsidR="00632A4B" w:rsidRDefault="00632A4B" w:rsidP="00632A4B">
            <w:r>
              <w:t>Projekt-/ Fördergebietsmanagement und Fördermittelmanagement</w:t>
            </w:r>
          </w:p>
          <w:p w:rsidR="00632A4B" w:rsidRDefault="00632A4B" w:rsidP="00632A4B">
            <w:r>
              <w:t>im Rahmen der Durchführung des Förderprogrammes</w:t>
            </w:r>
          </w:p>
          <w:p w:rsidR="00B51597" w:rsidRPr="008F6547" w:rsidRDefault="00632A4B" w:rsidP="00632A4B">
            <w:r>
              <w:t>„Lebendige Zentren-Aktive Stadt“</w:t>
            </w:r>
            <w:bookmarkStart w:id="0" w:name="_GoBack"/>
            <w:bookmarkEnd w:id="0"/>
          </w:p>
        </w:tc>
      </w:tr>
      <w:tr w:rsidR="00B51597" w:rsidRPr="00597968" w:rsidTr="0089492C">
        <w:trPr>
          <w:trHeight w:val="340"/>
        </w:trPr>
        <w:tc>
          <w:tcPr>
            <w:tcW w:w="2008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:rsidR="00B51597" w:rsidRPr="00597968" w:rsidRDefault="00B51597" w:rsidP="00B515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51597" w:rsidRPr="008F6547" w:rsidTr="0089492C">
        <w:trPr>
          <w:trHeight w:val="284"/>
        </w:trPr>
        <w:tc>
          <w:tcPr>
            <w:tcW w:w="2008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51597" w:rsidRPr="008F6547" w:rsidRDefault="00632A4B" w:rsidP="00B51597">
            <w:r>
              <w:t>08-03</w:t>
            </w:r>
            <w:r w:rsidR="001936DA">
              <w:t>-2026</w:t>
            </w:r>
          </w:p>
        </w:tc>
        <w:tc>
          <w:tcPr>
            <w:tcW w:w="7659" w:type="dxa"/>
            <w:gridSpan w:val="3"/>
            <w:tcBorders>
              <w:bottom w:val="single" w:sz="4" w:space="0" w:color="808080"/>
            </w:tcBorders>
            <w:vAlign w:val="center"/>
          </w:tcPr>
          <w:p w:rsidR="00B51597" w:rsidRPr="008F6547" w:rsidRDefault="00B51597" w:rsidP="00B51597"/>
        </w:tc>
      </w:tr>
    </w:tbl>
    <w:p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429743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Default="00343353" w:rsidP="000A77E4">
            <w:pPr>
              <w:jc w:val="left"/>
              <w:rPr>
                <w:b/>
              </w:rPr>
            </w:pPr>
          </w:p>
          <w:p w:rsidR="00343353" w:rsidRPr="00597968" w:rsidRDefault="006666AF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632A4B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92" w:type="dxa"/>
            <w:vAlign w:val="center"/>
          </w:tcPr>
          <w:p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6666AF" w:rsidP="0098755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2A4B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2A4B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540329">
            <w:pPr>
              <w:jc w:val="left"/>
            </w:pPr>
          </w:p>
        </w:tc>
      </w:tr>
      <w:tr w:rsidR="00343353" w:rsidRPr="001C60F2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2A4B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A516F3">
            <w:pPr>
              <w:jc w:val="left"/>
            </w:pPr>
          </w:p>
        </w:tc>
      </w:tr>
      <w:tr w:rsidR="00343353" w:rsidRPr="001C60F2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2A4B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190F7D">
            <w:pPr>
              <w:jc w:val="left"/>
            </w:pP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A01770">
            <w:pPr>
              <w:jc w:val="left"/>
            </w:pPr>
          </w:p>
        </w:tc>
      </w:tr>
      <w:tr w:rsidR="00343353" w:rsidRPr="001C60F2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  <w:r>
              <w:t>124_LD</w:t>
            </w:r>
          </w:p>
        </w:tc>
        <w:tc>
          <w:tcPr>
            <w:tcW w:w="8221" w:type="dxa"/>
            <w:vAlign w:val="center"/>
          </w:tcPr>
          <w:p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632A4B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343353" w:rsidRPr="00DF0D66" w:rsidRDefault="00652F3F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632A4B">
              <w:fldChar w:fldCharType="separate"/>
            </w:r>
            <w:r w:rsidRPr="00DF0D66">
              <w:fldChar w:fldCharType="end"/>
            </w:r>
            <w:r w:rsidR="00343353"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343353" w:rsidRPr="00DF0D66">
              <w:instrText xml:space="preserve"> FORMCHECKBOX </w:instrText>
            </w:r>
            <w:r w:rsidR="00632A4B">
              <w:fldChar w:fldCharType="separate"/>
            </w:r>
            <w:r w:rsidR="00343353" w:rsidRPr="00DF0D66">
              <w:fldChar w:fldCharType="end"/>
            </w:r>
          </w:p>
        </w:tc>
        <w:tc>
          <w:tcPr>
            <w:tcW w:w="992" w:type="dxa"/>
            <w:vAlign w:val="center"/>
          </w:tcPr>
          <w:p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:rsidR="00343353" w:rsidRPr="00D425A1" w:rsidRDefault="00343353" w:rsidP="00DF0D66">
            <w:pPr>
              <w:jc w:val="left"/>
            </w:pPr>
          </w:p>
        </w:tc>
      </w:tr>
    </w:tbl>
    <w:p w:rsidR="00652F3F" w:rsidRDefault="00652F3F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:rsidR="00341A7F" w:rsidRPr="00410951" w:rsidRDefault="00341A7F" w:rsidP="0052182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  <w:r w:rsidRPr="00597968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341A7F" w:rsidRPr="0036695A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:rsidR="00341A7F" w:rsidRPr="001C60F2" w:rsidRDefault="00341A7F" w:rsidP="00355674">
            <w:pPr>
              <w:pStyle w:val="AnstrichTabelle"/>
            </w:pPr>
          </w:p>
        </w:tc>
      </w:tr>
      <w:tr w:rsidR="00341A7F" w:rsidRPr="00410951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3353" w:rsidRDefault="00343353" w:rsidP="00347E05">
            <w:pPr>
              <w:jc w:val="left"/>
            </w:pP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0B3EC1" w:rsidRPr="00410951" w:rsidTr="005920A9">
              <w:trPr>
                <w:cantSplit/>
                <w:trHeight w:val="284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  <w:r>
                    <w:t>_____________________________________________________________________</w:t>
                  </w:r>
                </w:p>
                <w:p w:rsidR="000B3EC1" w:rsidRDefault="000B3EC1" w:rsidP="000B3EC1">
                  <w:pPr>
                    <w:jc w:val="left"/>
                  </w:pPr>
                  <w:r>
                    <w:t>Vor- und Zuname des Erklärenden</w:t>
                  </w:r>
                </w:p>
                <w:p w:rsidR="000B3EC1" w:rsidRDefault="000B3EC1" w:rsidP="000B3EC1">
                  <w:pPr>
                    <w:jc w:val="left"/>
                  </w:pPr>
                </w:p>
                <w:p w:rsidR="000B3EC1" w:rsidRDefault="000B3EC1" w:rsidP="000B3EC1">
                  <w:pPr>
                    <w:jc w:val="left"/>
                  </w:pPr>
                </w:p>
                <w:p w:rsidR="000B3EC1" w:rsidRPr="00FA6D6C" w:rsidRDefault="000B3EC1" w:rsidP="000B3EC1">
                  <w:pPr>
                    <w:jc w:val="left"/>
                  </w:pPr>
                </w:p>
              </w:tc>
            </w:tr>
            <w:tr w:rsidR="000B3EC1" w:rsidRPr="00410951" w:rsidTr="005920A9">
              <w:trPr>
                <w:cantSplit/>
                <w:trHeight w:val="680"/>
              </w:trPr>
              <w:tc>
                <w:tcPr>
                  <w:tcW w:w="96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left w:w="28" w:type="dxa"/>
                  </w:tcMar>
                  <w:vAlign w:val="center"/>
                </w:tcPr>
                <w:p w:rsidR="000B3EC1" w:rsidRDefault="000B3EC1" w:rsidP="000B3EC1">
                  <w:pPr>
                    <w:contextualSpacing/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 xml:space="preserve">Ist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 w:rsidRPr="006D4883">
                    <w:rPr>
                      <w:b/>
                      <w:bCs/>
                    </w:rPr>
                    <w:t xml:space="preserve">bei einem elektronisch übermittelten Angebot in Textform </w:t>
                  </w:r>
                  <w:r>
                    <w:rPr>
                      <w:b/>
                      <w:bCs/>
                    </w:rPr>
                    <w:t>der Name</w:t>
                  </w:r>
                  <w:r w:rsidRPr="006D4883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der</w:t>
                  </w:r>
                  <w:r>
                    <w:t xml:space="preserve"> </w:t>
                  </w:r>
                  <w:r w:rsidRPr="00272E06">
                    <w:rPr>
                      <w:b/>
                    </w:rPr>
                    <w:t>natürlichen Person, die die Erklärung abgibt,</w:t>
                  </w:r>
                  <w:r>
                    <w:t xml:space="preserve"> </w:t>
                  </w:r>
                  <w:r w:rsidRPr="006D4883">
                    <w:rPr>
                      <w:b/>
                      <w:bCs/>
                    </w:rPr>
                    <w:t xml:space="preserve">nicht angegeben,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schriftliche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 nicht an dieser Stelle unterschrieben oder </w:t>
                  </w:r>
                </w:p>
                <w:p w:rsidR="000B3EC1" w:rsidRPr="006D4883" w:rsidRDefault="000B3EC1" w:rsidP="000B3EC1">
                  <w:pPr>
                    <w:pStyle w:val="Listenabsatz"/>
                    <w:numPr>
                      <w:ilvl w:val="0"/>
                      <w:numId w:val="33"/>
                    </w:numPr>
                    <w:jc w:val="lef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ein</w:t>
                  </w:r>
                  <w:r w:rsidRPr="006D4883">
                    <w:rPr>
                      <w:b/>
                      <w:bCs/>
                    </w:rPr>
                    <w:t xml:space="preserve"> elektronische</w:t>
                  </w:r>
                  <w:r>
                    <w:rPr>
                      <w:b/>
                      <w:bCs/>
                    </w:rPr>
                    <w:t>s</w:t>
                  </w:r>
                  <w:r w:rsidRPr="006D4883">
                    <w:rPr>
                      <w:b/>
                      <w:bCs/>
                    </w:rPr>
                    <w:t xml:space="preserve"> Angebot</w:t>
                  </w:r>
                  <w:r>
                    <w:rPr>
                      <w:b/>
                      <w:bCs/>
                    </w:rPr>
                    <w:t xml:space="preserve">, das signiert werden muss, </w:t>
                  </w:r>
                  <w:r w:rsidRPr="006D4883">
                    <w:rPr>
                      <w:b/>
                      <w:bCs/>
                    </w:rPr>
                    <w:t xml:space="preserve">nicht wie vorgegeben signiert, </w:t>
                  </w:r>
                </w:p>
                <w:p w:rsidR="000B3EC1" w:rsidRPr="000A77E4" w:rsidRDefault="000B3EC1" w:rsidP="000B3EC1">
                  <w:pPr>
                    <w:jc w:val="left"/>
                    <w:rPr>
                      <w:b/>
                      <w:bCs/>
                    </w:rPr>
                  </w:pPr>
                  <w:r w:rsidRPr="00807C7E">
                    <w:rPr>
                      <w:b/>
                      <w:bCs/>
                    </w:rPr>
                    <w:t>wird das Angebot ausgeschlossen.</w:t>
                  </w:r>
                </w:p>
              </w:tc>
            </w:tr>
          </w:tbl>
          <w:p w:rsidR="000B3EC1" w:rsidRPr="00FA6D6C" w:rsidRDefault="000B3EC1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3E8" w:rsidRDefault="00CB73E8">
      <w:r>
        <w:separator/>
      </w:r>
    </w:p>
    <w:p w:rsidR="00CB73E8" w:rsidRDefault="00CB73E8"/>
    <w:p w:rsidR="00CB73E8" w:rsidRDefault="00CB73E8"/>
  </w:endnote>
  <w:end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920532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3E8" w:rsidRDefault="00CB73E8" w:rsidP="00026D23">
      <w:r>
        <w:separator/>
      </w:r>
    </w:p>
  </w:footnote>
  <w:footnote w:type="continuationSeparator" w:id="0">
    <w:p w:rsidR="00CB73E8" w:rsidRDefault="00CB73E8">
      <w:r>
        <w:continuationSeparator/>
      </w:r>
    </w:p>
    <w:p w:rsidR="00CB73E8" w:rsidRDefault="00CB73E8"/>
    <w:p w:rsidR="00CB73E8" w:rsidRDefault="00CB73E8"/>
  </w:footnote>
  <w:footnote w:id="1">
    <w:p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>
    <w:pPr>
      <w:pStyle w:val="Kopfzeile"/>
    </w:pPr>
    <w:r>
      <w:t>633</w:t>
    </w:r>
  </w:p>
  <w:p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CD0" w:rsidRDefault="00A87C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B3EC1"/>
    <w:rsid w:val="000D2327"/>
    <w:rsid w:val="000D2F1B"/>
    <w:rsid w:val="000F178F"/>
    <w:rsid w:val="001028D9"/>
    <w:rsid w:val="00106076"/>
    <w:rsid w:val="00112821"/>
    <w:rsid w:val="0012133E"/>
    <w:rsid w:val="00124164"/>
    <w:rsid w:val="00127C79"/>
    <w:rsid w:val="0013068A"/>
    <w:rsid w:val="0013619E"/>
    <w:rsid w:val="00140608"/>
    <w:rsid w:val="001426F7"/>
    <w:rsid w:val="00147B13"/>
    <w:rsid w:val="00154EED"/>
    <w:rsid w:val="0015692E"/>
    <w:rsid w:val="00165996"/>
    <w:rsid w:val="001936DA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4046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268D1"/>
    <w:rsid w:val="00435DB1"/>
    <w:rsid w:val="00436D60"/>
    <w:rsid w:val="0044202E"/>
    <w:rsid w:val="0045228F"/>
    <w:rsid w:val="00454471"/>
    <w:rsid w:val="00456425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2293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A4B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66AF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3F45"/>
    <w:rsid w:val="00864C52"/>
    <w:rsid w:val="00876BB1"/>
    <w:rsid w:val="00893505"/>
    <w:rsid w:val="008936B2"/>
    <w:rsid w:val="0089492C"/>
    <w:rsid w:val="00894C0C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87CD0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1597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36D57"/>
    <w:rsid w:val="00C45CD7"/>
    <w:rsid w:val="00C647C8"/>
    <w:rsid w:val="00C764C5"/>
    <w:rsid w:val="00C81A77"/>
    <w:rsid w:val="00C931C6"/>
    <w:rsid w:val="00CB1036"/>
    <w:rsid w:val="00CB2EEB"/>
    <w:rsid w:val="00CB4B73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3E87"/>
    <w:rsid w:val="00EC7AED"/>
    <w:rsid w:val="00ED70D3"/>
    <w:rsid w:val="00EE2B0B"/>
    <w:rsid w:val="00EE3D79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565F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07DB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D507034"/>
  <w15:docId w15:val="{9A471F31-0FFE-44A7-A328-C10326EE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0B2C4-0F50-4BA2-BF26-B07BD1E9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Schneider Benedikt</cp:lastModifiedBy>
  <cp:revision>20</cp:revision>
  <cp:lastPrinted>2012-05-04T08:41:00Z</cp:lastPrinted>
  <dcterms:created xsi:type="dcterms:W3CDTF">2017-11-14T09:56:00Z</dcterms:created>
  <dcterms:modified xsi:type="dcterms:W3CDTF">2026-05-29T06:10:00Z</dcterms:modified>
</cp:coreProperties>
</file>